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Glasgow North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Glasgow North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Glasgow North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Glasgow North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Glasgow North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13.3%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Glasgow North East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83.6% </w:t>
      </w:r>
      <w:r w:rsidRPr="004747BF">
        <w:rPr>
          <w:rFonts w:ascii="Libre Franklin Light" w:eastAsia="Times New Roman" w:hAnsi="Libre Franklin Light" w:cs="Calibri Light"/>
        </w:rPr>
        <w:t xml:space="preserve">of those respondents classified as PGSI 8+ in Glasgow North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Glasgow North East is estimated to be </w:t>
      </w:r>
      <w:r w:rsidRPr="00773DF7">
        <w:rPr>
          <w:rFonts w:ascii="Libre Franklin Light" w:eastAsia="Times New Roman" w:hAnsi="Libre Franklin Light" w:cs="Calibri Light"/>
          <w:b/>
          <w:bCs/>
          <w:color w:val="C45911" w:themeColor="accent2" w:themeShade="BF"/>
        </w:rPr>
        <w:t xml:space="preserve">£3,942,551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Glasgow North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North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13.3%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North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Glasgow North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lasgow North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Glasgow North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lasgow North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Glasgow North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North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lasgow North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Glasgow North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Glasgow North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North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94.5%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Glasgow North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Glasgow North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Glasgow North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£3,942,551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Glasgow North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£64,218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£1,328,058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£95,137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£26,757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£49,055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£2,379,326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£3,942,551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Glasgow North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Glasgow North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North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North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North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North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71.7%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Glasgow North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Glasgow North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North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North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6.0%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Glasgow North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Glasgow North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388D178-6D71-4560-85C6-E0A9F7ECD89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